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53930A" w14:textId="77777777" w:rsidR="00E2712A" w:rsidRPr="00E2712A" w:rsidRDefault="00E2712A" w:rsidP="00E2712A">
      <w:pPr>
        <w:jc w:val="right"/>
        <w:rPr>
          <w:rFonts w:ascii="Calibri" w:hAnsi="Calibri" w:cs="Calibri"/>
        </w:rPr>
      </w:pPr>
      <w:bookmarkStart w:id="0" w:name="_Hlk137563201"/>
      <w:r w:rsidRPr="00E2712A">
        <w:rPr>
          <w:rFonts w:ascii="Calibri" w:hAnsi="Calibri" w:cs="Calibri"/>
        </w:rPr>
        <w:t>Anexa 8</w:t>
      </w:r>
    </w:p>
    <w:p w14:paraId="5E3CBEAC" w14:textId="77777777" w:rsidR="00E2712A" w:rsidRPr="00E2712A" w:rsidRDefault="00E2712A" w:rsidP="00E2712A">
      <w:pPr>
        <w:rPr>
          <w:rFonts w:ascii="Calibri" w:hAnsi="Calibri" w:cs="Calibri"/>
          <w:color w:val="FF0000"/>
        </w:rPr>
      </w:pPr>
    </w:p>
    <w:p w14:paraId="5B6BB6BB" w14:textId="77777777" w:rsidR="00E2712A" w:rsidRPr="00E2712A" w:rsidRDefault="00E2712A" w:rsidP="00E2712A">
      <w:pPr>
        <w:tabs>
          <w:tab w:val="center" w:pos="4536"/>
          <w:tab w:val="right" w:pos="9072"/>
        </w:tabs>
        <w:jc w:val="both"/>
        <w:rPr>
          <w:rFonts w:ascii="Calibri" w:eastAsia="Calibri" w:hAnsi="Calibri" w:cs="Calibri"/>
          <w:b/>
        </w:rPr>
      </w:pPr>
      <w:r w:rsidRPr="00E2712A">
        <w:rPr>
          <w:rFonts w:ascii="Calibri" w:eastAsia="Calibri" w:hAnsi="Calibri" w:cs="Calibri"/>
          <w:b/>
        </w:rPr>
        <w:t>Programul Regiunea Centru</w:t>
      </w:r>
    </w:p>
    <w:p w14:paraId="4E4E1380" w14:textId="44E5EBB8" w:rsidR="00E2712A" w:rsidRPr="00E2712A" w:rsidRDefault="00E2712A" w:rsidP="00E2712A">
      <w:pPr>
        <w:rPr>
          <w:rFonts w:ascii="Calibri" w:hAnsi="Calibri" w:cs="Calibri"/>
          <w:b/>
          <w:lang w:eastAsia="en-US"/>
        </w:rPr>
      </w:pPr>
      <w:r w:rsidRPr="00E2712A">
        <w:rPr>
          <w:rFonts w:ascii="Calibri" w:hAnsi="Calibri" w:cs="Calibri"/>
          <w:b/>
          <w:lang w:eastAsia="en-US"/>
        </w:rPr>
        <w:t>PROIECT &lt;</w:t>
      </w:r>
      <w:r w:rsidR="00455053">
        <w:rPr>
          <w:rFonts w:ascii="Calibri" w:hAnsi="Calibri" w:cs="Calibri"/>
          <w:b/>
          <w:lang w:eastAsia="en-US"/>
        </w:rPr>
        <w:t xml:space="preserve"> </w:t>
      </w:r>
      <w:r w:rsidRPr="00E2712A">
        <w:rPr>
          <w:rFonts w:ascii="Calibri" w:hAnsi="Calibri" w:cs="Calibri"/>
          <w:b/>
          <w:lang w:eastAsia="en-US"/>
        </w:rPr>
        <w:t>Titlu proiect</w:t>
      </w:r>
      <w:r w:rsidR="00455053">
        <w:rPr>
          <w:rFonts w:ascii="Calibri" w:hAnsi="Calibri" w:cs="Calibri"/>
          <w:b/>
          <w:lang w:eastAsia="en-US"/>
        </w:rPr>
        <w:t xml:space="preserve"> </w:t>
      </w:r>
      <w:r w:rsidRPr="00E2712A">
        <w:rPr>
          <w:rFonts w:ascii="Calibri" w:hAnsi="Calibri" w:cs="Calibri"/>
          <w:b/>
          <w:lang w:eastAsia="en-US"/>
        </w:rPr>
        <w:t>&gt;</w:t>
      </w:r>
    </w:p>
    <w:p w14:paraId="244F0119" w14:textId="639434EC" w:rsidR="00E2712A" w:rsidRPr="00E2712A" w:rsidRDefault="00E2712A" w:rsidP="00E2712A">
      <w:pPr>
        <w:rPr>
          <w:rFonts w:ascii="Calibri" w:hAnsi="Calibri" w:cs="Calibri"/>
          <w:b/>
          <w:lang w:eastAsia="en-US"/>
        </w:rPr>
      </w:pPr>
      <w:r w:rsidRPr="00E2712A">
        <w:rPr>
          <w:rFonts w:ascii="Calibri" w:hAnsi="Calibri" w:cs="Calibri"/>
          <w:b/>
          <w:lang w:eastAsia="en-US"/>
        </w:rPr>
        <w:t xml:space="preserve">Prioritatea 4: O REGIUNE CU MOBILITATE URBANĂ DURABILĂ </w:t>
      </w:r>
    </w:p>
    <w:p w14:paraId="05E9EFA2" w14:textId="0516F31A" w:rsidR="00E2712A" w:rsidRPr="00E2712A" w:rsidRDefault="00E2712A" w:rsidP="00E2712A">
      <w:pPr>
        <w:rPr>
          <w:rFonts w:ascii="Calibri" w:hAnsi="Calibri" w:cs="Calibri"/>
          <w:b/>
          <w:lang w:eastAsia="en-US"/>
        </w:rPr>
      </w:pPr>
      <w:r w:rsidRPr="00E2712A">
        <w:rPr>
          <w:rFonts w:ascii="Calibri" w:hAnsi="Calibri" w:cs="Calibri"/>
          <w:b/>
          <w:lang w:eastAsia="en-US"/>
        </w:rPr>
        <w:t>Acțiunea</w:t>
      </w:r>
      <w:r w:rsidR="00F5347B">
        <w:rPr>
          <w:rFonts w:ascii="Calibri" w:hAnsi="Calibri" w:cs="Calibri"/>
          <w:b/>
          <w:lang w:eastAsia="en-US"/>
        </w:rPr>
        <w:t xml:space="preserve"> </w:t>
      </w:r>
      <w:r w:rsidRPr="00E2712A">
        <w:rPr>
          <w:rFonts w:ascii="Calibri" w:hAnsi="Calibri" w:cs="Calibri"/>
          <w:b/>
          <w:iCs/>
        </w:rPr>
        <w:t xml:space="preserve">4.1. Dezvoltarea mobilității urbane durabile in Municipiile Regiunii Centru (inclusiv Zone Metropolitane si Zone </w:t>
      </w:r>
      <w:r w:rsidR="00F5347B" w:rsidRPr="00E2712A">
        <w:rPr>
          <w:rFonts w:ascii="Calibri" w:hAnsi="Calibri" w:cs="Calibri"/>
          <w:b/>
          <w:iCs/>
        </w:rPr>
        <w:t xml:space="preserve">Urbane </w:t>
      </w:r>
      <w:r w:rsidRPr="00E2712A">
        <w:rPr>
          <w:rFonts w:ascii="Calibri" w:hAnsi="Calibri" w:cs="Calibri"/>
          <w:b/>
          <w:iCs/>
        </w:rPr>
        <w:t>Funcționale)</w:t>
      </w:r>
      <w:r w:rsidR="00F67FB8">
        <w:rPr>
          <w:rFonts w:ascii="Calibri" w:hAnsi="Calibri" w:cs="Calibri"/>
          <w:b/>
          <w:iCs/>
        </w:rPr>
        <w:t xml:space="preserve"> - apel </w:t>
      </w:r>
      <w:r w:rsidR="005B1316">
        <w:rPr>
          <w:rFonts w:ascii="Calibri" w:hAnsi="Calibri" w:cs="Calibri"/>
          <w:b/>
          <w:iCs/>
        </w:rPr>
        <w:t>competitiv</w:t>
      </w: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1D0F205C" w14:textId="77777777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39E4A45E" w14:textId="77777777" w:rsidR="00DA40F2" w:rsidRDefault="00DA40F2" w:rsidP="00DA40F2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B31497E" w14:textId="40C0A772" w:rsidR="00DA40F2" w:rsidRPr="00A8786A" w:rsidRDefault="00DA40F2" w:rsidP="00DA40F2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4CDD2B7B" w14:textId="77777777" w:rsidR="00DA40F2" w:rsidRPr="00A8786A" w:rsidRDefault="00DA40F2" w:rsidP="00DA40F2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în cazul operațiunii al cărei cost total este mai mic de 5.000.000.EUR </w:t>
            </w:r>
          </w:p>
          <w:p w14:paraId="5BD9FD2D" w14:textId="77777777" w:rsidR="00DA40F2" w:rsidRPr="00A8786A" w:rsidRDefault="00DA40F2" w:rsidP="00DA40F2">
            <w:pPr>
              <w:spacing w:before="100" w:beforeAutospacing="1" w:after="100" w:afterAutospacing="1"/>
              <w:contextualSpacing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14:paraId="7A9ABB44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3D043D3F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859184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4B950F85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6AE663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A8786A" w14:paraId="6C7D947B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14798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7C824896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AA469B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79312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5EA50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EE599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F07B8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BEE8C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F580F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629AE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DCF80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238D7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F6EA2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D27A1F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6D0FC0F0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647C99B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21719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069A68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026864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7D80DBA5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F90CB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6A46B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12799B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410D6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5AAD41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96993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377552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01E1957B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409CD8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1D5A4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C1E1BA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17D42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F3280A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7E987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6AC6C4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C3495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630415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365829D3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44850A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4BB6B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4AC86D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BD6DB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0328267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6F495CE4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28B6240D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6E91D9D1" w14:textId="77777777" w:rsidR="00E8700E" w:rsidRPr="00A8786A" w:rsidRDefault="00E8700E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773" w:type="dxa"/>
        <w:tblInd w:w="-567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9"/>
        <w:gridCol w:w="2199"/>
        <w:gridCol w:w="1666"/>
        <w:gridCol w:w="688"/>
        <w:gridCol w:w="2538"/>
        <w:gridCol w:w="1983"/>
      </w:tblGrid>
      <w:tr w:rsidR="009B6183" w:rsidRPr="00A8786A" w14:paraId="6FD6F3C6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C5E119F" w14:textId="77777777" w:rsidR="00E8700E" w:rsidRPr="00A8786A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9B6183" w:rsidRPr="00A8786A" w14:paraId="4D6CB5AA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521DE8AD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768"/>
                  </w:tblGrid>
                  <w:tr w:rsidR="00E8700E" w:rsidRPr="00A8786A" w14:paraId="2149565B" w14:textId="77777777" w:rsidTr="006966E7">
                    <w:trPr>
                      <w:trHeight w:val="880"/>
                    </w:trPr>
                    <w:tc>
                      <w:tcPr>
                        <w:tcW w:w="107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452EC3E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1C3DBD00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159E2281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7885E8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E9E65B5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13139B57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DB0CF75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23B184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601FDE38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3DADD0EF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19CF69E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03529E1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22947A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6C640380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52876D8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3E726D5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65C9916B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508"/>
                        </w:tblGrid>
                        <w:tr w:rsidR="00E8700E" w:rsidRPr="00A8786A" w14:paraId="2AF78E78" w14:textId="77777777" w:rsidTr="006966E7">
                          <w:trPr>
                            <w:trHeight w:val="117"/>
                          </w:trPr>
                          <w:tc>
                            <w:tcPr>
                              <w:tcW w:w="750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0DCA020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62156D3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780CE20F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1582B31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604FFD01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607414D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77A9F01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394C8C15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E8218CB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lastRenderedPageBreak/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3FFDFC03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DB9D7E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77E4E8A6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D9BB5F2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    Numele şi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9FCB45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46056A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234A63D7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3494A092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3BE1554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44F615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6A150CE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A5CC1F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44E0DCAD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17EB84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57171E8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C2BCED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7ABC3C8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382C524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AD1EF16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2CE065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4D53DD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B2814D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2174E27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1DE637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D15A0B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1C3DAC3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1AC207D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3673759" w14:textId="77777777" w:rsidR="00A00996" w:rsidRPr="00A8786A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9C33D4E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213A95D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75507F7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341F4488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2E94D8EB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F527C1A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A6FA4EC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816C367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C53462C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1B7D436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454E75E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83CF37C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555E371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B034895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28045080" w14:textId="77777777" w:rsidR="006966E7" w:rsidRDefault="006966E7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8910635" w14:textId="77777777" w:rsidR="00837CE1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EA7F292" w14:textId="77777777" w:rsidR="00837CE1" w:rsidRPr="00A8786A" w:rsidRDefault="00837CE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C11CAA5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DECLARAŢIE</w:t>
            </w:r>
          </w:p>
          <w:p w14:paraId="2197DC4F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59EB774C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40A96585" w14:textId="77777777" w:rsidTr="006966E7">
        <w:tblPrEx>
          <w:jc w:val="center"/>
          <w:tblInd w:w="0" w:type="dxa"/>
        </w:tblPrEx>
        <w:trPr>
          <w:trHeight w:val="166"/>
          <w:jc w:val="center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8A6C391" w14:textId="77777777" w:rsidR="009B6183" w:rsidRPr="00A8786A" w:rsidRDefault="009B6183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>    A. Date de identificare a persoanei juridice</w:t>
            </w:r>
          </w:p>
        </w:tc>
      </w:tr>
      <w:tr w:rsidR="009B6183" w:rsidRPr="00A8786A" w14:paraId="5F0E8F63" w14:textId="77777777" w:rsidTr="006966E7">
        <w:tblPrEx>
          <w:jc w:val="center"/>
          <w:tblInd w:w="0" w:type="dxa"/>
        </w:tblPrEx>
        <w:trPr>
          <w:trHeight w:val="4070"/>
          <w:jc w:val="center"/>
        </w:trPr>
        <w:tc>
          <w:tcPr>
            <w:tcW w:w="107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882F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317FBC71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4B5544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6E64F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23E3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EC85B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D1BBC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1DB16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2AF29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AA4E1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82DF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C4800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712AB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C6D035C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30CB749B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D269EC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A57D7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8453C7F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32E93F9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2D353499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CEFAE5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01301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29F3B1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AC00C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EA5ECE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7EB01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D2FA2CD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7629BA66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57858EC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C34F5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4C6CD4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BD605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12539F3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2D0B6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71B260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8E38E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9E0DC02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5BDEDE0A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265036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41707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1849FD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F3AE7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3A7955D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0FF903AC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035AC25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9FA1C1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230D4C52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1D1D53B7" w14:textId="77777777" w:rsidTr="006966E7">
        <w:tblPrEx>
          <w:tblLook w:val="0000" w:firstRow="0" w:lastRow="0" w:firstColumn="0" w:lastColumn="0" w:noHBand="0" w:noVBand="0"/>
        </w:tblPrEx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19F6C9" w14:textId="77777777" w:rsidR="00B67CDD" w:rsidRPr="00A8786A" w:rsidRDefault="00B67CDD" w:rsidP="00640E22">
            <w:pPr>
              <w:spacing w:before="100" w:beforeAutospacing="1" w:after="100" w:afterAutospacing="1"/>
              <w:rPr>
                <w:rFonts w:ascii="Calibri" w:hAnsi="Calibri" w:cs="Calibri"/>
                <w:lang w:eastAsia="en-US"/>
              </w:rPr>
            </w:pPr>
            <w:r w:rsidRPr="00A8786A">
              <w:rPr>
                <w:rFonts w:ascii="Calibri" w:hAnsi="Calibri" w:cs="Calibri"/>
                <w:lang w:eastAsia="en-US"/>
              </w:rPr>
              <w:t xml:space="preserve">    B. Date de identificare a </w:t>
            </w:r>
            <w:r w:rsidR="002A5AC7" w:rsidRPr="00A8786A">
              <w:rPr>
                <w:rFonts w:ascii="Calibri" w:hAnsi="Calibri" w:cs="Calibri"/>
                <w:lang w:eastAsia="en-US"/>
              </w:rPr>
              <w:t>operațiunii</w:t>
            </w:r>
          </w:p>
        </w:tc>
      </w:tr>
      <w:tr w:rsidR="00B67CDD" w:rsidRPr="00A8786A" w14:paraId="477E2D00" w14:textId="77777777" w:rsidTr="006966E7">
        <w:tblPrEx>
          <w:tblLook w:val="0000" w:firstRow="0" w:lastRow="0" w:firstColumn="0" w:lastColumn="0" w:noHBand="0" w:noVBand="0"/>
        </w:tblPrEx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27530A09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2CF241E7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09214D0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5D94CC33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065766D0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306AA56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20FF49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2493D2AF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1927BD3F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606514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4B68D221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5D5B1DD2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  <w:shd w:val="clear" w:color="auto" w:fill="auto"/>
                            </w:tcPr>
                            <w:p w14:paraId="0F5224D1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B93EE7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452FF14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0E5E1F90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5B48AE93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BED88D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72A77C6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6CFC9C59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1E5CE652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206E3E4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4D61687C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64D70120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2F3F06B9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B4B3D7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2A641E44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5DE9E467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70EC2B1E" w14:textId="2B9AA5D4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="00943617">
                    <w:rPr>
                      <w:rFonts w:ascii="Calibri" w:hAnsi="Calibri" w:cs="Calibri"/>
                      <w:lang w:eastAsia="en-US"/>
                    </w:rPr>
                    <w:t xml:space="preserve"> 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19343346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F1C58B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029FCCBD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34104281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E9137A3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6CB5CA36" w14:textId="77777777" w:rsidTr="006966E7">
        <w:trPr>
          <w:trHeight w:val="666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D423FB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5B753B35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B6D572A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623ACD1" w14:textId="77777777" w:rsidTr="006966E7"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51B5F4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1D3646E9" w14:textId="77777777" w:rsidTr="006966E7">
        <w:tc>
          <w:tcPr>
            <w:tcW w:w="169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1A9AF55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5B82ED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5E8C0B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ACFA5B8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B19F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09B0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779FD" w14:textId="4078FBA3" w:rsidR="00E8700E" w:rsidRPr="00A8786A" w:rsidRDefault="00514A44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7BB54B64" w14:textId="77777777" w:rsidTr="006966E7">
        <w:tc>
          <w:tcPr>
            <w:tcW w:w="1077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5504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EF705BA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43E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93A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9E65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8ABBC4F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3944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1ED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437C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4CBAD906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EA5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18B3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733C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A7DA69E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492C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765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D61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42F4E88" w14:textId="77777777" w:rsidTr="006966E7"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BDD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97F2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0F4E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040926BD" w14:textId="77777777" w:rsidTr="006966E7">
        <w:trPr>
          <w:trHeight w:val="441"/>
        </w:trPr>
        <w:tc>
          <w:tcPr>
            <w:tcW w:w="389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5E47560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8779FAA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20353B04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525BE7A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05281B86" w14:textId="77777777" w:rsidTr="006966E7">
        <w:tc>
          <w:tcPr>
            <w:tcW w:w="3898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6E1FE105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Numele şi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7E2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8DC18B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 Semnătura şi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AC5AE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7871D745" w14:textId="77777777" w:rsidTr="006966E7"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6EB4A1B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F8F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0D815F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7BD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38C7C667" w14:textId="77777777" w:rsidTr="006966E7"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5C6F0C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F1CF84C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56E6CC0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84EE661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5E8EEE8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42201B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9AB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3E87B1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FC6587A" w14:textId="77777777" w:rsidTr="006966E7">
        <w:trPr>
          <w:trHeight w:val="115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313202D" w14:textId="3AFFBD10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014109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</w:t>
            </w:r>
            <w:r w:rsidR="00014109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273D435F" w14:textId="77777777" w:rsidR="00B73711" w:rsidRPr="00A8786A" w:rsidRDefault="00B73711" w:rsidP="00A8786A">
      <w:pPr>
        <w:pStyle w:val="Titlu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A6800" w14:textId="77777777" w:rsidR="002B3A66" w:rsidRDefault="002B3A66">
      <w:r>
        <w:separator/>
      </w:r>
    </w:p>
  </w:endnote>
  <w:endnote w:type="continuationSeparator" w:id="0">
    <w:p w14:paraId="6212094E" w14:textId="77777777" w:rsidR="002B3A66" w:rsidRDefault="002B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BED489E" w14:textId="77777777">
      <w:trPr>
        <w:cantSplit/>
        <w:trHeight w:hRule="exact" w:val="340"/>
        <w:hidden/>
      </w:trPr>
      <w:tc>
        <w:tcPr>
          <w:tcW w:w="9210" w:type="dxa"/>
        </w:tcPr>
        <w:p w14:paraId="39397293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0907BFBA" w14:textId="77777777" w:rsidR="00F12E7F" w:rsidRDefault="0053750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590D27E5" wp14:editId="68C0623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85CD80" wp14:editId="23296D5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77240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5CD80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377240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7543AD0" wp14:editId="4560E46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2C658A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543AD0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92C658A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261429" wp14:editId="1CE0483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FBACF1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0264E3A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893D524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261429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26FBACF1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0264E3A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893D524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633ECE87" wp14:editId="7B85F08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2EC75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25344" w14:textId="77777777" w:rsidR="00072DDE" w:rsidRDefault="00537500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38661C16" wp14:editId="40503F8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A2C99B" wp14:editId="3D1D20C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A4380E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A2C99B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8A4380E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17FCB4A" wp14:editId="3EA68A8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F00E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7FCB4A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7CF00E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61E5E07" wp14:editId="2609F05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F82DF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409276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E38F10E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1E5E07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8F82DFE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4092763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E38F10E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6656CDA4" wp14:editId="2B1BECB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FBBCC" w14:textId="77777777" w:rsidR="002B3A66" w:rsidRDefault="002B3A66">
      <w:r>
        <w:separator/>
      </w:r>
    </w:p>
  </w:footnote>
  <w:footnote w:type="continuationSeparator" w:id="0">
    <w:p w14:paraId="31382E66" w14:textId="77777777" w:rsidR="002B3A66" w:rsidRDefault="002B3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1B6AA" w14:textId="6653A562" w:rsidR="002B3BB9" w:rsidRPr="00851382" w:rsidRDefault="00537500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1D59A3C" wp14:editId="1A8AC75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4DDAD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7C934B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1D59A3C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6954DDAD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7C934B3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455053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455053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5F6950B4" w14:textId="77777777" w:rsidR="002B3BB9" w:rsidRDefault="002B3BB9"/>
  <w:p w14:paraId="6649E507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DA64B" w14:textId="77777777" w:rsidR="002B3BB9" w:rsidRDefault="00537500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5C684813" wp14:editId="27A1D83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06EFC119" wp14:editId="36CF81C6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51B24A6B" wp14:editId="3FDDBB4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1655334204">
    <w:abstractNumId w:val="5"/>
  </w:num>
  <w:num w:numId="2" w16cid:durableId="2020502765">
    <w:abstractNumId w:val="4"/>
  </w:num>
  <w:num w:numId="3" w16cid:durableId="2057775465">
    <w:abstractNumId w:val="3"/>
  </w:num>
  <w:num w:numId="4" w16cid:durableId="277376173">
    <w:abstractNumId w:val="10"/>
  </w:num>
  <w:num w:numId="5" w16cid:durableId="2099524324">
    <w:abstractNumId w:val="0"/>
  </w:num>
  <w:num w:numId="6" w16cid:durableId="382826032">
    <w:abstractNumId w:val="9"/>
  </w:num>
  <w:num w:numId="7" w16cid:durableId="890845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0574870">
    <w:abstractNumId w:val="6"/>
  </w:num>
  <w:num w:numId="9" w16cid:durableId="1637445543">
    <w:abstractNumId w:val="8"/>
  </w:num>
  <w:num w:numId="10" w16cid:durableId="1752387076">
    <w:abstractNumId w:val="12"/>
  </w:num>
  <w:num w:numId="11" w16cid:durableId="2106537605">
    <w:abstractNumId w:val="7"/>
  </w:num>
  <w:num w:numId="12" w16cid:durableId="737287148">
    <w:abstractNumId w:val="11"/>
  </w:num>
  <w:num w:numId="13" w16cid:durableId="811362053">
    <w:abstractNumId w:val="13"/>
  </w:num>
  <w:num w:numId="14" w16cid:durableId="898790080">
    <w:abstractNumId w:val="14"/>
  </w:num>
  <w:num w:numId="15" w16cid:durableId="8602754">
    <w:abstractNumId w:val="2"/>
  </w:num>
  <w:num w:numId="16" w16cid:durableId="764422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14109"/>
    <w:rsid w:val="00033F57"/>
    <w:rsid w:val="000362B9"/>
    <w:rsid w:val="00063CF6"/>
    <w:rsid w:val="00072DDE"/>
    <w:rsid w:val="00080850"/>
    <w:rsid w:val="00087734"/>
    <w:rsid w:val="0009018B"/>
    <w:rsid w:val="00094830"/>
    <w:rsid w:val="000A738A"/>
    <w:rsid w:val="000C2AAE"/>
    <w:rsid w:val="000D34AF"/>
    <w:rsid w:val="000E0D0E"/>
    <w:rsid w:val="000F25F4"/>
    <w:rsid w:val="00110896"/>
    <w:rsid w:val="00114571"/>
    <w:rsid w:val="00114F9E"/>
    <w:rsid w:val="001175F2"/>
    <w:rsid w:val="0012685D"/>
    <w:rsid w:val="001357F6"/>
    <w:rsid w:val="00141ED9"/>
    <w:rsid w:val="00144BFD"/>
    <w:rsid w:val="0015133C"/>
    <w:rsid w:val="0016540B"/>
    <w:rsid w:val="0016763A"/>
    <w:rsid w:val="00183F78"/>
    <w:rsid w:val="0018576E"/>
    <w:rsid w:val="001C4BDF"/>
    <w:rsid w:val="001D47F6"/>
    <w:rsid w:val="001E7D06"/>
    <w:rsid w:val="001F163E"/>
    <w:rsid w:val="00237AED"/>
    <w:rsid w:val="00243C03"/>
    <w:rsid w:val="00243E78"/>
    <w:rsid w:val="0025381D"/>
    <w:rsid w:val="00255002"/>
    <w:rsid w:val="002A5AC7"/>
    <w:rsid w:val="002B3A66"/>
    <w:rsid w:val="002B3BB9"/>
    <w:rsid w:val="002B53C9"/>
    <w:rsid w:val="002C46CD"/>
    <w:rsid w:val="002D230E"/>
    <w:rsid w:val="002D4D83"/>
    <w:rsid w:val="002E07E9"/>
    <w:rsid w:val="002E2D50"/>
    <w:rsid w:val="002F1246"/>
    <w:rsid w:val="00306C41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55053"/>
    <w:rsid w:val="00472B87"/>
    <w:rsid w:val="00474F02"/>
    <w:rsid w:val="00481FDD"/>
    <w:rsid w:val="004870DE"/>
    <w:rsid w:val="004A380E"/>
    <w:rsid w:val="004C45ED"/>
    <w:rsid w:val="00513A21"/>
    <w:rsid w:val="00514A44"/>
    <w:rsid w:val="00523BEA"/>
    <w:rsid w:val="005266F7"/>
    <w:rsid w:val="00537500"/>
    <w:rsid w:val="00561F8E"/>
    <w:rsid w:val="00567909"/>
    <w:rsid w:val="00584A23"/>
    <w:rsid w:val="005A2511"/>
    <w:rsid w:val="005A6B00"/>
    <w:rsid w:val="005B1316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966E7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CE1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3617"/>
    <w:rsid w:val="00945E4C"/>
    <w:rsid w:val="00950345"/>
    <w:rsid w:val="0095716B"/>
    <w:rsid w:val="00973F0D"/>
    <w:rsid w:val="009A6FE2"/>
    <w:rsid w:val="009B4F77"/>
    <w:rsid w:val="009B6183"/>
    <w:rsid w:val="009D4EA8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A40F2"/>
    <w:rsid w:val="00DB59B7"/>
    <w:rsid w:val="00DD113C"/>
    <w:rsid w:val="00DD39FB"/>
    <w:rsid w:val="00DE5BC1"/>
    <w:rsid w:val="00E2712A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302EB"/>
    <w:rsid w:val="00F35E6C"/>
    <w:rsid w:val="00F5347B"/>
    <w:rsid w:val="00F67FB8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C68195C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45781-9F31-4842-88B7-292B2E6D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4</Pages>
  <Words>444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4079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2025-04-09T09:27:00Z</dcterms:created>
  <dcterms:modified xsi:type="dcterms:W3CDTF">2026-04-14T09:29:00Z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